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3B4" w:rsidRDefault="00D623B4" w:rsidP="00D623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SPYSER</w:t>
      </w:r>
      <w:r>
        <w:rPr>
          <w:rFonts w:ascii="Times New Roman" w:hAnsi="Times New Roman" w:cs="Times New Roman"/>
          <w:sz w:val="24"/>
          <w:szCs w:val="24"/>
        </w:rPr>
        <w:t xml:space="preserve">       (fl.1422)</w:t>
      </w:r>
    </w:p>
    <w:p w:rsidR="00D623B4" w:rsidRDefault="00D623B4" w:rsidP="00D623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D623B4" w:rsidRDefault="00D623B4" w:rsidP="00D623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23B4" w:rsidRDefault="00D623B4" w:rsidP="00D623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23B4" w:rsidRDefault="00D623B4" w:rsidP="00D623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Nov.1422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p.44)</w:t>
      </w:r>
    </w:p>
    <w:p w:rsidR="00D623B4" w:rsidRDefault="00D623B4" w:rsidP="00D623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23B4" w:rsidRDefault="00D623B4" w:rsidP="00D623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23B4" w:rsidRDefault="00D623B4" w:rsidP="00D623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23B4" w:rsidRDefault="00D623B4" w:rsidP="00D623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3B4" w:rsidRDefault="00D623B4" w:rsidP="00564E3C">
      <w:pPr>
        <w:spacing w:after="0" w:line="240" w:lineRule="auto"/>
      </w:pPr>
      <w:r>
        <w:separator/>
      </w:r>
    </w:p>
  </w:endnote>
  <w:endnote w:type="continuationSeparator" w:id="0">
    <w:p w:rsidR="00D623B4" w:rsidRDefault="00D623B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623B4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3B4" w:rsidRDefault="00D623B4" w:rsidP="00564E3C">
      <w:pPr>
        <w:spacing w:after="0" w:line="240" w:lineRule="auto"/>
      </w:pPr>
      <w:r>
        <w:separator/>
      </w:r>
    </w:p>
  </w:footnote>
  <w:footnote w:type="continuationSeparator" w:id="0">
    <w:p w:rsidR="00D623B4" w:rsidRDefault="00D623B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3B4"/>
    <w:rsid w:val="00372DC6"/>
    <w:rsid w:val="00564E3C"/>
    <w:rsid w:val="0064591D"/>
    <w:rsid w:val="00D623B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F523D7-D581-4E90-B27E-F164AA6A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2015-11-13T21:10:00Z</dcterms:created>
  <dcterms:modified xsi:type="dcterms:W3CDTF">2015-11-13T21:10:00Z</dcterms:modified>
</cp:coreProperties>
</file>